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A00BA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MARSH</w:t>
      </w:r>
      <w:r>
        <w:rPr>
          <w:rFonts w:ascii="Times New Roman" w:hAnsi="Times New Roman" w:cs="Times New Roman"/>
        </w:rPr>
        <w:t xml:space="preserve">      (fl.1484)</w:t>
      </w:r>
    </w:p>
    <w:p w14:paraId="509A8FF9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Rawmarsh, West Riding of Yorkshire. Husbandman.</w:t>
      </w:r>
    </w:p>
    <w:p w14:paraId="54922A55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</w:p>
    <w:p w14:paraId="066EE7C8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</w:p>
    <w:p w14:paraId="67BEA285" w14:textId="77777777" w:rsidR="003064F5" w:rsidRDefault="003064F5" w:rsidP="003064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Tyas(q.v.) brought a plaint of debt against him, Robert Smyth of</w:t>
      </w:r>
    </w:p>
    <w:p w14:paraId="176DB15E" w14:textId="77777777" w:rsidR="003064F5" w:rsidRDefault="003064F5" w:rsidP="003064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Bolton on Dearne(q.v.), John </w:t>
      </w:r>
      <w:r>
        <w:rPr>
          <w:rFonts w:ascii="Times New Roman" w:hAnsi="Times New Roman" w:cs="Times New Roman"/>
        </w:rPr>
        <w:tab/>
        <w:t xml:space="preserve">Tagge of Wath by Wombwell(q.v.), John James </w:t>
      </w:r>
    </w:p>
    <w:p w14:paraId="663A2FF3" w14:textId="77777777" w:rsidR="003064F5" w:rsidRDefault="003064F5" w:rsidP="003064F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Wath by Wombwell(q.v.) and William Burton of Sprotbrough(q.v.).</w:t>
      </w:r>
    </w:p>
    <w:p w14:paraId="614E5E15" w14:textId="77777777" w:rsidR="003064F5" w:rsidRDefault="003064F5" w:rsidP="003064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42B2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67C3F8C" w14:textId="77777777" w:rsidR="003064F5" w:rsidRDefault="003064F5" w:rsidP="003064F5">
      <w:pPr>
        <w:rPr>
          <w:rFonts w:ascii="Times New Roman" w:hAnsi="Times New Roman" w:cs="Times New Roman"/>
        </w:rPr>
      </w:pPr>
    </w:p>
    <w:p w14:paraId="379E9143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</w:p>
    <w:p w14:paraId="5937820B" w14:textId="77777777" w:rsidR="003064F5" w:rsidRDefault="003064F5" w:rsidP="003064F5">
      <w:pPr>
        <w:tabs>
          <w:tab w:val="left" w:pos="74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2019</w:t>
      </w:r>
    </w:p>
    <w:p w14:paraId="527A857D" w14:textId="77777777" w:rsidR="006B2F86" w:rsidRPr="00E71FC3" w:rsidRDefault="003064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3C067" w14:textId="77777777" w:rsidR="003064F5" w:rsidRDefault="003064F5" w:rsidP="00E71FC3">
      <w:r>
        <w:separator/>
      </w:r>
    </w:p>
  </w:endnote>
  <w:endnote w:type="continuationSeparator" w:id="0">
    <w:p w14:paraId="27EB5C34" w14:textId="77777777" w:rsidR="003064F5" w:rsidRDefault="003064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53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FF1B7" w14:textId="77777777" w:rsidR="003064F5" w:rsidRDefault="003064F5" w:rsidP="00E71FC3">
      <w:r>
        <w:separator/>
      </w:r>
    </w:p>
  </w:footnote>
  <w:footnote w:type="continuationSeparator" w:id="0">
    <w:p w14:paraId="68F2DE65" w14:textId="77777777" w:rsidR="003064F5" w:rsidRDefault="003064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F5"/>
    <w:rsid w:val="001A7C09"/>
    <w:rsid w:val="003064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177D4"/>
  <w15:chartTrackingRefBased/>
  <w15:docId w15:val="{F5044672-A95B-4CD9-92B2-CB6486F7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64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064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2019-03-06T19:52:00Z</dcterms:created>
  <dcterms:modified xsi:type="dcterms:W3CDTF">2019-03-06T19:53:00Z</dcterms:modified>
</cp:coreProperties>
</file>